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22A4" w:rsidRDefault="00D448CE">
      <w:r>
        <w:rPr>
          <w:noProof/>
          <w:lang w:eastAsia="nl-BE"/>
        </w:rPr>
        <w:drawing>
          <wp:inline distT="0" distB="0" distL="0" distR="0">
            <wp:extent cx="5358385" cy="64800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385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6101393" cy="64800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393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5963661" cy="64800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3661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6090649" cy="6480000"/>
            <wp:effectExtent l="0" t="0" r="571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649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6070564" cy="6480000"/>
            <wp:effectExtent l="0" t="0" r="698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564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6031944" cy="6480000"/>
            <wp:effectExtent l="0" t="0" r="6985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944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6066237" cy="648000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237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5965584" cy="648000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584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5865490" cy="6480000"/>
            <wp:effectExtent l="0" t="0" r="254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490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6808750" cy="648000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8750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>
            <wp:extent cx="5643364" cy="648000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3364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42AA4008" wp14:editId="1867452E">
            <wp:extent cx="2774950" cy="230505"/>
            <wp:effectExtent l="0" t="0" r="635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>
      <w:r>
        <w:rPr>
          <w:noProof/>
          <w:lang w:eastAsia="nl-BE"/>
        </w:rPr>
        <w:lastRenderedPageBreak/>
        <w:drawing>
          <wp:inline distT="0" distB="0" distL="0" distR="0" wp14:anchorId="20731E3F" wp14:editId="7B5C0F87">
            <wp:extent cx="6975875" cy="648000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5875" cy="64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B131DA">
      <w:r>
        <w:rPr>
          <w:noProof/>
          <w:lang w:eastAsia="nl-BE"/>
        </w:rPr>
        <w:drawing>
          <wp:inline distT="0" distB="0" distL="0" distR="0" wp14:anchorId="7467262A" wp14:editId="3430005C">
            <wp:extent cx="2774950" cy="230505"/>
            <wp:effectExtent l="0" t="0" r="635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50" cy="2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7F1C" w:rsidRDefault="00287F1C"/>
    <w:sectPr w:rsidR="00287F1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8CE"/>
    <w:rsid w:val="00287F1C"/>
    <w:rsid w:val="006022A4"/>
    <w:rsid w:val="00B131DA"/>
    <w:rsid w:val="00D44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448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448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D448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448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microsoft.com/office/2007/relationships/stylesWithEffects" Target="stylesWithEffects.xml"/><Relationship Id="rId16" Type="http://schemas.openxmlformats.org/officeDocument/2006/relationships/image" Target="media/image12.emf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FC49DC66</Template>
  <TotalTime>6</TotalTime>
  <Pages>12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Niki De Bosschere</dc:creator>
  <cp:lastModifiedBy>Niki De Bosschere</cp:lastModifiedBy>
  <cp:revision>3</cp:revision>
  <dcterms:created xsi:type="dcterms:W3CDTF">2013-07-29T10:29:00Z</dcterms:created>
  <dcterms:modified xsi:type="dcterms:W3CDTF">2013-07-29T12:46:00Z</dcterms:modified>
</cp:coreProperties>
</file>